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09767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11091/020-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85464">
          <w:t xml:space="preserve">18.11.2016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85464">
          <w:rPr>
            <w:bCs/>
          </w:rPr>
          <w:t xml:space="preserve">24.11.2016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09767E" w:rsidRPr="0009767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09767E" w:rsidRPr="0009767E">
          <w:rPr>
            <w:rStyle w:val="aa"/>
          </w:rPr>
          <w:t>440052, г. Пенза, ул. Ново-Тамбовская, д.9;</w:t>
        </w:r>
        <w:r w:rsidR="0009767E" w:rsidRPr="0009767E">
          <w:rPr>
            <w:u w:val="single"/>
          </w:rPr>
          <w:t xml:space="preserve"> г. Пенза, ул. Суворова, д. 225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09767E" w:rsidRPr="0009767E">
          <w:rPr>
            <w:rStyle w:val="aa"/>
          </w:rPr>
          <w:t xml:space="preserve"> Поликлиника -</w:t>
        </w:r>
        <w:r w:rsidR="0009767E" w:rsidRPr="0009767E">
          <w:rPr>
            <w:u w:val="single"/>
          </w:rPr>
          <w:t xml:space="preserve">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09767E" w:rsidRPr="0009767E">
          <w:rPr>
            <w:u w:val="single"/>
          </w:rPr>
          <w:t xml:space="preserve"> 11091/020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09767E" w:rsidRPr="0009767E">
          <w:rPr>
            <w:rStyle w:val="aa"/>
          </w:rPr>
          <w:t xml:space="preserve"> Рентгенолаборант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09767E" w:rsidRPr="0009767E">
          <w:rPr>
            <w:rStyle w:val="aa"/>
          </w:rPr>
          <w:t xml:space="preserve"> 26073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09767E" w:rsidRPr="0009767E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9C7227" w:rsidRPr="004F614B" w:rsidTr="006A1AF3">
        <w:trPr>
          <w:jc w:val="center"/>
        </w:trPr>
        <w:tc>
          <w:tcPr>
            <w:tcW w:w="4678" w:type="dxa"/>
            <w:vAlign w:val="center"/>
          </w:tcPr>
          <w:p w:rsidR="009C7227" w:rsidRPr="004F614B" w:rsidRDefault="009C7227" w:rsidP="009C7227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9C7227" w:rsidRPr="004F614B" w:rsidRDefault="009C7227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C7227" w:rsidRPr="009C7227" w:rsidRDefault="00803AE7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9C7227" w:rsidRPr="009C7227">
        <w:t>- Руководство по эксплуатации Дозиметра-радиометра ЭКО-1 9443002-48987820-2001 РЭ;</w:t>
      </w:r>
    </w:p>
    <w:p w:rsidR="009C7227" w:rsidRPr="009C7227" w:rsidRDefault="009C7227" w:rsidP="00AD14A4">
      <w:r w:rsidRPr="009C722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9C7227" w:rsidP="00AD14A4">
      <w:r w:rsidRPr="009C7227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803AE7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D37C23" w:rsidRPr="00D37C23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0.02</w:t>
            </w:r>
            <w:r w:rsidR="00A14EBA">
              <w:t>4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A14EBA" w:rsidP="00883461">
            <w:pPr>
              <w:pStyle w:val="a8"/>
            </w:pPr>
            <w:r>
              <w:t>0.0408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D37C23" w:rsidRPr="00761B42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D37C23" w:rsidRDefault="00D37C2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37C23" w:rsidRDefault="00D37C23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D37C23" w:rsidRPr="00761B42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</w:pPr>
            <w:bookmarkStart w:id="18" w:name="dozA_z2"/>
            <w:bookmarkEnd w:id="18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0.01</w:t>
            </w:r>
            <w:r w:rsidR="00A14EBA">
              <w:t>2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</w:pPr>
            <w:bookmarkStart w:id="19" w:name="mpd_z2"/>
            <w:bookmarkEnd w:id="19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D37C23" w:rsidRPr="00D37C23" w:rsidRDefault="00A14EBA" w:rsidP="00883461">
            <w:pPr>
              <w:pStyle w:val="a8"/>
            </w:pPr>
            <w:r>
              <w:t>0.0204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</w:tr>
      <w:tr w:rsidR="00A14EBA" w:rsidRPr="00A14EBA" w:rsidTr="000D1F5B">
        <w:trPr>
          <w:jc w:val="center"/>
        </w:trPr>
        <w:tc>
          <w:tcPr>
            <w:tcW w:w="3237" w:type="dxa"/>
            <w:vAlign w:val="center"/>
          </w:tcPr>
          <w:p w:rsidR="00A14EBA" w:rsidRPr="00A14EBA" w:rsidRDefault="00A14EBA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Максимальная потенциальная эффективная доза излучения </w:t>
            </w:r>
            <w:r>
              <w:rPr>
                <w:b/>
              </w:rPr>
              <w:lastRenderedPageBreak/>
              <w:t>(средневзвешенная), мЗв/год</w:t>
            </w:r>
            <w:bookmarkStart w:id="20" w:name="itogo1"/>
            <w:bookmarkEnd w:id="20"/>
          </w:p>
        </w:tc>
        <w:tc>
          <w:tcPr>
            <w:tcW w:w="1595" w:type="dxa"/>
            <w:vAlign w:val="center"/>
          </w:tcPr>
          <w:p w:rsidR="00A14EBA" w:rsidRPr="00A14EBA" w:rsidRDefault="00A14EBA" w:rsidP="00883461">
            <w:pPr>
              <w:pStyle w:val="a8"/>
              <w:rPr>
                <w:b/>
              </w:rPr>
            </w:pPr>
            <w:r>
              <w:rPr>
                <w:b/>
              </w:rPr>
              <w:lastRenderedPageBreak/>
              <w:t>0.03</w:t>
            </w:r>
          </w:p>
        </w:tc>
        <w:tc>
          <w:tcPr>
            <w:tcW w:w="1984" w:type="dxa"/>
            <w:vAlign w:val="center"/>
          </w:tcPr>
          <w:p w:rsidR="00A14EBA" w:rsidRPr="00A14EBA" w:rsidRDefault="00A14EBA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A14EBA" w:rsidRPr="00A14EBA" w:rsidRDefault="00A14EB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14EBA" w:rsidRPr="00A14EBA" w:rsidRDefault="00A14EBA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A14EBA" w:rsidRPr="00A14EBA">
          <w:rPr>
            <w:bCs/>
          </w:rPr>
          <w:t>-</w:t>
        </w:r>
        <w:r w:rsidR="00A14EBA" w:rsidRPr="00A14EBA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A14EBA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09767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11091/020-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803AE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803AE7" w:rsidRPr="009E2A4C">
            <w:rPr>
              <w:rStyle w:val="ad"/>
              <w:sz w:val="20"/>
              <w:szCs w:val="20"/>
            </w:rPr>
            <w:fldChar w:fldCharType="separate"/>
          </w:r>
          <w:r w:rsidR="0009767E">
            <w:rPr>
              <w:rStyle w:val="ad"/>
              <w:noProof/>
              <w:sz w:val="20"/>
              <w:szCs w:val="20"/>
            </w:rPr>
            <w:t>1</w:t>
          </w:r>
          <w:r w:rsidR="00803AE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9767E" w:rsidRPr="0009767E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38662873F14E4093838EBF2CCA31055F"/>
    <w:docVar w:name="fill_date" w:val="24.11.2016"/>
    <w:docVar w:name="hlp" w:val="3"/>
    <w:docVar w:name="izm_date" w:val="18.11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0- ИИ "/>
    <w:docVar w:name="oborud" w:val=" Рентгенодиагностический аппарат, проявочный аппарат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1A020B14A3F4D3C8583867D005855F7"/>
    <w:docVar w:name="rm_id" w:val="152"/>
    <w:docVar w:name="rm_name" w:val=" Рентгенолаборант "/>
    <w:docVar w:name="rm_number" w:val=" 11091/020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, щелочи "/>
    <w:docVar w:name="version" w:val="51"/>
    <w:docVar w:name="zona_name" w:val="Кабинет"/>
    <w:docVar w:name="zona_time" w:val="20"/>
    <w:docVar w:name="zona1_izl" w:val="0"/>
    <w:docVar w:name="zona2_izl" w:val="0"/>
  </w:docVars>
  <w:rsids>
    <w:rsidRoot w:val="004349B2"/>
    <w:rsid w:val="00006C69"/>
    <w:rsid w:val="00025683"/>
    <w:rsid w:val="0004331B"/>
    <w:rsid w:val="00046815"/>
    <w:rsid w:val="0005566C"/>
    <w:rsid w:val="00075885"/>
    <w:rsid w:val="00076ABB"/>
    <w:rsid w:val="0008272D"/>
    <w:rsid w:val="0009767E"/>
    <w:rsid w:val="000B6507"/>
    <w:rsid w:val="000D1F5B"/>
    <w:rsid w:val="00110025"/>
    <w:rsid w:val="001429B1"/>
    <w:rsid w:val="001607C8"/>
    <w:rsid w:val="0018241B"/>
    <w:rsid w:val="001B2036"/>
    <w:rsid w:val="001E7FAA"/>
    <w:rsid w:val="001F4D8D"/>
    <w:rsid w:val="00211552"/>
    <w:rsid w:val="00217377"/>
    <w:rsid w:val="00234932"/>
    <w:rsid w:val="002E55C6"/>
    <w:rsid w:val="002F7D00"/>
    <w:rsid w:val="00305B2F"/>
    <w:rsid w:val="00367816"/>
    <w:rsid w:val="003876C3"/>
    <w:rsid w:val="003C24DB"/>
    <w:rsid w:val="00402CAC"/>
    <w:rsid w:val="004349B2"/>
    <w:rsid w:val="00444410"/>
    <w:rsid w:val="004A47AD"/>
    <w:rsid w:val="004C4DB2"/>
    <w:rsid w:val="004D2124"/>
    <w:rsid w:val="005169AC"/>
    <w:rsid w:val="005553B8"/>
    <w:rsid w:val="00563E94"/>
    <w:rsid w:val="00576095"/>
    <w:rsid w:val="00581030"/>
    <w:rsid w:val="00585464"/>
    <w:rsid w:val="005A3A36"/>
    <w:rsid w:val="005B466C"/>
    <w:rsid w:val="005B7FE8"/>
    <w:rsid w:val="005C0A9A"/>
    <w:rsid w:val="005E73EC"/>
    <w:rsid w:val="0069682B"/>
    <w:rsid w:val="006A1AF3"/>
    <w:rsid w:val="006C28B3"/>
    <w:rsid w:val="006F0BA9"/>
    <w:rsid w:val="006F54DA"/>
    <w:rsid w:val="007049EB"/>
    <w:rsid w:val="00710271"/>
    <w:rsid w:val="00717C9F"/>
    <w:rsid w:val="007234A1"/>
    <w:rsid w:val="0076042D"/>
    <w:rsid w:val="00761B42"/>
    <w:rsid w:val="00781DF1"/>
    <w:rsid w:val="007B6A27"/>
    <w:rsid w:val="007D09E4"/>
    <w:rsid w:val="007D1852"/>
    <w:rsid w:val="007D2CEA"/>
    <w:rsid w:val="00803661"/>
    <w:rsid w:val="00803AE7"/>
    <w:rsid w:val="00854AEF"/>
    <w:rsid w:val="00881855"/>
    <w:rsid w:val="00883461"/>
    <w:rsid w:val="008E68DE"/>
    <w:rsid w:val="0090588D"/>
    <w:rsid w:val="00914408"/>
    <w:rsid w:val="0092778A"/>
    <w:rsid w:val="00967790"/>
    <w:rsid w:val="0097779F"/>
    <w:rsid w:val="00994A93"/>
    <w:rsid w:val="009C7227"/>
    <w:rsid w:val="009F6A9E"/>
    <w:rsid w:val="00A053C3"/>
    <w:rsid w:val="00A12349"/>
    <w:rsid w:val="00A14EBA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64596"/>
    <w:rsid w:val="00B7753C"/>
    <w:rsid w:val="00BA5029"/>
    <w:rsid w:val="00BC2F3C"/>
    <w:rsid w:val="00C02721"/>
    <w:rsid w:val="00CE3307"/>
    <w:rsid w:val="00D23DC5"/>
    <w:rsid w:val="00D307C9"/>
    <w:rsid w:val="00D37C23"/>
    <w:rsid w:val="00D76DF8"/>
    <w:rsid w:val="00DB5302"/>
    <w:rsid w:val="00DD6B1F"/>
    <w:rsid w:val="00E124F4"/>
    <w:rsid w:val="00E1276A"/>
    <w:rsid w:val="00E27941"/>
    <w:rsid w:val="00E36337"/>
    <w:rsid w:val="00E36C05"/>
    <w:rsid w:val="00EA4937"/>
    <w:rsid w:val="00EB72AD"/>
    <w:rsid w:val="00EC37A1"/>
    <w:rsid w:val="00EC5976"/>
    <w:rsid w:val="00EF1FE2"/>
    <w:rsid w:val="00EF3DC4"/>
    <w:rsid w:val="00F57524"/>
    <w:rsid w:val="00F579E0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1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2016-11-24T10:54:00Z</dcterms:created>
  <dcterms:modified xsi:type="dcterms:W3CDTF">2016-11-25T06:22:00Z</dcterms:modified>
</cp:coreProperties>
</file>